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:rsidRPr="00AD1570" w14:paraId="711DB09A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05267C0" w14:textId="3F545ADD" w:rsidR="00C56E45" w:rsidRPr="00AD1570" w:rsidRDefault="00C56E45" w:rsidP="007151BC">
            <w:pPr>
              <w:pStyle w:val="RFE1Titel"/>
            </w:pPr>
            <w:r w:rsidRPr="00AD1570">
              <w:t xml:space="preserve">Anlage </w:t>
            </w:r>
            <w:r w:rsidR="00AD1570" w:rsidRPr="00AD1570">
              <w:t>09</w:t>
            </w:r>
          </w:p>
          <w:p w14:paraId="6462FBD4" w14:textId="77777777" w:rsidR="00C56E45" w:rsidRPr="00AD1570" w:rsidRDefault="00C56E45" w:rsidP="007151BC">
            <w:pPr>
              <w:pStyle w:val="RFE2Titeltext"/>
            </w:pPr>
          </w:p>
          <w:p w14:paraId="4463CE01" w14:textId="77777777" w:rsidR="00C56E45" w:rsidRPr="00AD1570" w:rsidRDefault="00C56E45" w:rsidP="007151BC">
            <w:pPr>
              <w:pStyle w:val="RFE2Titeltext"/>
              <w:rPr>
                <w:szCs w:val="28"/>
              </w:rPr>
            </w:pPr>
            <w:r w:rsidRPr="00AD1570">
              <w:rPr>
                <w:szCs w:val="28"/>
              </w:rPr>
              <w:t>der Vergabeunterlagen zur Ausschreibung</w:t>
            </w:r>
          </w:p>
          <w:p w14:paraId="43E2DBF9" w14:textId="4D6529E0" w:rsidR="00C56E45" w:rsidRPr="00AD1570" w:rsidRDefault="0090386A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AD1570">
              <w:t>„</w:t>
            </w:r>
            <w:r w:rsidR="00AD1570" w:rsidRPr="00AD1570">
              <w:t>Mailingprogramms Kinder- und Jugendgesundheit – Versand</w:t>
            </w:r>
            <w:r w:rsidRPr="00AD1570">
              <w:t>“</w:t>
            </w:r>
          </w:p>
        </w:tc>
      </w:tr>
      <w:tr w:rsidR="00C56E45" w:rsidRPr="00AD1570" w14:paraId="0F9AA24F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1B0CF949" w14:textId="77777777" w:rsidR="00C56E45" w:rsidRPr="00AD1570" w:rsidRDefault="002B34D2" w:rsidP="007151BC">
            <w:pPr>
              <w:pStyle w:val="RFE1Titel"/>
            </w:pPr>
            <w:r w:rsidRPr="00AD1570">
              <w:t>Verzeichnis der</w:t>
            </w:r>
            <w:r w:rsidR="00C56E45" w:rsidRPr="00AD1570">
              <w:t xml:space="preserve"> einzusetzenden</w:t>
            </w:r>
            <w:r w:rsidRPr="00AD1570">
              <w:t xml:space="preserve"> </w:t>
            </w:r>
            <w:r w:rsidR="00C56E45" w:rsidRPr="00AD1570">
              <w:br/>
            </w:r>
            <w:r w:rsidR="00F03A55" w:rsidRPr="00AD1570">
              <w:t xml:space="preserve">Dritt- und </w:t>
            </w:r>
            <w:r w:rsidR="002C1A18" w:rsidRPr="00AD1570">
              <w:t>Unterauftrag</w:t>
            </w:r>
            <w:r w:rsidR="00C56E45" w:rsidRPr="00AD1570">
              <w:t>nehmer</w:t>
            </w:r>
            <w:r w:rsidR="00876580" w:rsidRPr="00AD1570">
              <w:t xml:space="preserve"> für Los </w:t>
            </w:r>
            <w:r w:rsidR="00876580" w:rsidRPr="00AD1570">
              <w:rPr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="00876580" w:rsidRPr="00AD1570">
              <w:rPr>
                <w:u w:val="single"/>
              </w:rPr>
              <w:instrText xml:space="preserve"> FORMTEXT </w:instrText>
            </w:r>
            <w:r w:rsidR="00876580" w:rsidRPr="00AD1570">
              <w:rPr>
                <w:u w:val="single"/>
              </w:rPr>
            </w:r>
            <w:r w:rsidR="00876580" w:rsidRPr="00AD1570">
              <w:rPr>
                <w:u w:val="single"/>
              </w:rPr>
              <w:fldChar w:fldCharType="separate"/>
            </w:r>
            <w:r w:rsidR="00876580" w:rsidRPr="00AD1570">
              <w:rPr>
                <w:noProof/>
                <w:u w:val="single"/>
              </w:rPr>
              <w:t> </w:t>
            </w:r>
            <w:r w:rsidR="00876580" w:rsidRPr="00AD1570">
              <w:rPr>
                <w:noProof/>
                <w:u w:val="single"/>
              </w:rPr>
              <w:t> </w:t>
            </w:r>
            <w:r w:rsidR="00876580" w:rsidRPr="00AD1570">
              <w:rPr>
                <w:noProof/>
                <w:u w:val="single"/>
              </w:rPr>
              <w:t> </w:t>
            </w:r>
            <w:r w:rsidR="00876580" w:rsidRPr="00AD1570">
              <w:rPr>
                <w:noProof/>
                <w:u w:val="single"/>
              </w:rPr>
              <w:t> </w:t>
            </w:r>
            <w:r w:rsidR="00876580" w:rsidRPr="00AD1570">
              <w:rPr>
                <w:noProof/>
                <w:u w:val="single"/>
              </w:rPr>
              <w:t> </w:t>
            </w:r>
            <w:r w:rsidR="00876580" w:rsidRPr="00AD1570">
              <w:rPr>
                <w:u w:val="single"/>
              </w:rPr>
              <w:fldChar w:fldCharType="end"/>
            </w:r>
            <w:bookmarkEnd w:id="0"/>
          </w:p>
          <w:p w14:paraId="5BC42A61" w14:textId="77777777" w:rsidR="00C56E45" w:rsidRPr="00AD1570" w:rsidRDefault="00C56E45" w:rsidP="007151BC">
            <w:pPr>
              <w:pStyle w:val="RFE2Titeltext"/>
            </w:pPr>
            <w:r w:rsidRPr="00AD1570">
              <w:t>(ggf. vom Bieter einzureichen)</w:t>
            </w:r>
          </w:p>
        </w:tc>
      </w:tr>
    </w:tbl>
    <w:p w14:paraId="3A5166B9" w14:textId="77777777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  <w:r w:rsidR="00876580">
        <w:t xml:space="preserve"> </w:t>
      </w:r>
      <w:r w:rsidR="00876580" w:rsidRPr="00AD1570">
        <w:t xml:space="preserve">für Los </w:t>
      </w:r>
      <w:r w:rsidR="00876580" w:rsidRPr="00AD1570">
        <w:rPr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876580" w:rsidRPr="00AD1570">
        <w:rPr>
          <w:u w:val="single"/>
        </w:rPr>
        <w:instrText xml:space="preserve"> FORMTEXT </w:instrText>
      </w:r>
      <w:r w:rsidR="00876580" w:rsidRPr="00AD1570">
        <w:rPr>
          <w:u w:val="single"/>
        </w:rPr>
      </w:r>
      <w:r w:rsidR="00876580" w:rsidRPr="00AD1570">
        <w:rPr>
          <w:u w:val="single"/>
        </w:rPr>
        <w:fldChar w:fldCharType="separate"/>
      </w:r>
      <w:r w:rsidR="00876580" w:rsidRPr="00AD1570">
        <w:rPr>
          <w:noProof/>
          <w:u w:val="single"/>
        </w:rPr>
        <w:t> </w:t>
      </w:r>
      <w:r w:rsidR="00876580" w:rsidRPr="00AD1570">
        <w:rPr>
          <w:noProof/>
          <w:u w:val="single"/>
        </w:rPr>
        <w:t> </w:t>
      </w:r>
      <w:r w:rsidR="00876580" w:rsidRPr="00AD1570">
        <w:rPr>
          <w:noProof/>
          <w:u w:val="single"/>
        </w:rPr>
        <w:t> </w:t>
      </w:r>
      <w:r w:rsidR="00876580" w:rsidRPr="00AD1570">
        <w:rPr>
          <w:noProof/>
          <w:u w:val="single"/>
        </w:rPr>
        <w:t> </w:t>
      </w:r>
      <w:r w:rsidR="00876580" w:rsidRPr="00AD1570">
        <w:rPr>
          <w:noProof/>
          <w:u w:val="single"/>
        </w:rPr>
        <w:t> </w:t>
      </w:r>
      <w:r w:rsidR="00876580" w:rsidRPr="00AD1570">
        <w:rPr>
          <w:u w:val="single"/>
        </w:rPr>
        <w:fldChar w:fldCharType="end"/>
      </w:r>
    </w:p>
    <w:p w14:paraId="5FDE9F9F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3191CD22" w14:textId="77777777" w:rsidTr="001A3E96">
        <w:tc>
          <w:tcPr>
            <w:tcW w:w="2992" w:type="dxa"/>
            <w:shd w:val="clear" w:color="auto" w:fill="F2F2F2"/>
          </w:tcPr>
          <w:p w14:paraId="7A9E7D7C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2D40FF6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AB4DFE4" w14:textId="77777777" w:rsidTr="001A3E96">
        <w:tc>
          <w:tcPr>
            <w:tcW w:w="2992" w:type="dxa"/>
            <w:shd w:val="clear" w:color="auto" w:fill="F2F2F2"/>
          </w:tcPr>
          <w:p w14:paraId="4177613A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1BD9B9A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ACF6ACF" w14:textId="77777777" w:rsidTr="001A3E96">
        <w:tc>
          <w:tcPr>
            <w:tcW w:w="2992" w:type="dxa"/>
            <w:shd w:val="clear" w:color="auto" w:fill="F2F2F2"/>
          </w:tcPr>
          <w:p w14:paraId="57FDF097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4403A4A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62417B7C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052B40A8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FC8871E" w14:textId="77777777" w:rsidTr="00B44DE5">
        <w:tc>
          <w:tcPr>
            <w:tcW w:w="3210" w:type="dxa"/>
            <w:shd w:val="clear" w:color="auto" w:fill="F2F2F2"/>
          </w:tcPr>
          <w:p w14:paraId="675C2321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4BC885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5DCAB15" w14:textId="77777777" w:rsidTr="00B44DE5">
        <w:tc>
          <w:tcPr>
            <w:tcW w:w="3210" w:type="dxa"/>
            <w:shd w:val="clear" w:color="auto" w:fill="F2F2F2"/>
          </w:tcPr>
          <w:p w14:paraId="2AF4653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CDC98B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894BAFE" w14:textId="77777777" w:rsidTr="00B44DE5">
        <w:tc>
          <w:tcPr>
            <w:tcW w:w="3210" w:type="dxa"/>
            <w:shd w:val="clear" w:color="auto" w:fill="F2F2F2"/>
          </w:tcPr>
          <w:p w14:paraId="6D9C1A6B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8AE7A4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547ECF7" w14:textId="77777777" w:rsidTr="00B44DE5">
        <w:tc>
          <w:tcPr>
            <w:tcW w:w="3210" w:type="dxa"/>
            <w:shd w:val="clear" w:color="auto" w:fill="F2F2F2"/>
          </w:tcPr>
          <w:p w14:paraId="7CD6A8FE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521E08E4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39CB3C1" w14:textId="77777777" w:rsidTr="00B44DE5">
        <w:tc>
          <w:tcPr>
            <w:tcW w:w="3210" w:type="dxa"/>
            <w:shd w:val="clear" w:color="auto" w:fill="F2F2F2"/>
          </w:tcPr>
          <w:p w14:paraId="135AAD47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8B645B3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4DA8B0C7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3F9E1020" w14:textId="77777777" w:rsidTr="00B44DE5">
        <w:tc>
          <w:tcPr>
            <w:tcW w:w="3210" w:type="dxa"/>
            <w:shd w:val="clear" w:color="auto" w:fill="F2F2F2"/>
          </w:tcPr>
          <w:p w14:paraId="5B92AEF0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254E159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C1F1200" w14:textId="77777777" w:rsidTr="00B44DE5">
        <w:tc>
          <w:tcPr>
            <w:tcW w:w="3210" w:type="dxa"/>
            <w:shd w:val="clear" w:color="auto" w:fill="F2F2F2"/>
          </w:tcPr>
          <w:p w14:paraId="2DDD7B29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4CA9E1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1E2F511" w14:textId="77777777" w:rsidTr="00B44DE5">
        <w:tc>
          <w:tcPr>
            <w:tcW w:w="3210" w:type="dxa"/>
            <w:shd w:val="clear" w:color="auto" w:fill="F2F2F2"/>
          </w:tcPr>
          <w:p w14:paraId="1F024E56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68405E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C615BFB" w14:textId="77777777" w:rsidTr="00B44DE5">
        <w:tc>
          <w:tcPr>
            <w:tcW w:w="3210" w:type="dxa"/>
            <w:shd w:val="clear" w:color="auto" w:fill="F2F2F2"/>
          </w:tcPr>
          <w:p w14:paraId="7AE03C9A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781DF54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932D51D" w14:textId="77777777" w:rsidTr="00B44DE5">
        <w:tc>
          <w:tcPr>
            <w:tcW w:w="3210" w:type="dxa"/>
            <w:shd w:val="clear" w:color="auto" w:fill="F2F2F2"/>
          </w:tcPr>
          <w:p w14:paraId="5E126414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02964071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E269DDF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45DF54C" w14:textId="77777777" w:rsidTr="001A3E96">
        <w:tc>
          <w:tcPr>
            <w:tcW w:w="3227" w:type="dxa"/>
            <w:shd w:val="clear" w:color="auto" w:fill="F2F2F2"/>
          </w:tcPr>
          <w:p w14:paraId="7A832071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1380843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830BE86" w14:textId="77777777" w:rsidTr="001A3E96">
        <w:tc>
          <w:tcPr>
            <w:tcW w:w="3227" w:type="dxa"/>
            <w:shd w:val="clear" w:color="auto" w:fill="F2F2F2"/>
          </w:tcPr>
          <w:p w14:paraId="639835F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615BC21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F30B10C" w14:textId="77777777" w:rsidTr="001A3E96">
        <w:tc>
          <w:tcPr>
            <w:tcW w:w="3227" w:type="dxa"/>
            <w:shd w:val="clear" w:color="auto" w:fill="F2F2F2"/>
          </w:tcPr>
          <w:p w14:paraId="2109E4F0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13A07EE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774A397" w14:textId="77777777" w:rsidTr="001A3E96">
        <w:tc>
          <w:tcPr>
            <w:tcW w:w="3227" w:type="dxa"/>
            <w:shd w:val="clear" w:color="auto" w:fill="F2F2F2"/>
          </w:tcPr>
          <w:p w14:paraId="5A04C00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03477588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0D2866A" w14:textId="77777777" w:rsidTr="001A3E96">
        <w:tc>
          <w:tcPr>
            <w:tcW w:w="3227" w:type="dxa"/>
            <w:shd w:val="clear" w:color="auto" w:fill="F2F2F2"/>
          </w:tcPr>
          <w:p w14:paraId="00B4D91D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34F9DE51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77B96AA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3B4FED9F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914076D" w14:textId="77777777" w:rsidTr="00B44DE5">
        <w:tc>
          <w:tcPr>
            <w:tcW w:w="3210" w:type="dxa"/>
            <w:shd w:val="clear" w:color="auto" w:fill="F2F2F2"/>
          </w:tcPr>
          <w:p w14:paraId="045BBBE4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4E43C61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1B889F4" w14:textId="77777777" w:rsidTr="00B44DE5">
        <w:tc>
          <w:tcPr>
            <w:tcW w:w="3210" w:type="dxa"/>
            <w:shd w:val="clear" w:color="auto" w:fill="F2F2F2"/>
          </w:tcPr>
          <w:p w14:paraId="306D9F9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8911AA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F4387F3" w14:textId="77777777" w:rsidTr="00B44DE5">
        <w:tc>
          <w:tcPr>
            <w:tcW w:w="3210" w:type="dxa"/>
            <w:shd w:val="clear" w:color="auto" w:fill="F2F2F2"/>
          </w:tcPr>
          <w:p w14:paraId="4F913746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10245F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6694384" w14:textId="77777777" w:rsidTr="00B44DE5">
        <w:tc>
          <w:tcPr>
            <w:tcW w:w="3210" w:type="dxa"/>
            <w:shd w:val="clear" w:color="auto" w:fill="F2F2F2"/>
          </w:tcPr>
          <w:p w14:paraId="7CC33FFA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697A5DB1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FF970AE" w14:textId="77777777" w:rsidTr="00B44DE5">
        <w:tc>
          <w:tcPr>
            <w:tcW w:w="3210" w:type="dxa"/>
            <w:shd w:val="clear" w:color="auto" w:fill="F2F2F2"/>
          </w:tcPr>
          <w:p w14:paraId="5F4FEE3A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87307A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6F6482F9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2FD62E1C" w14:textId="77777777" w:rsidTr="00B44DE5">
        <w:tc>
          <w:tcPr>
            <w:tcW w:w="3210" w:type="dxa"/>
            <w:shd w:val="clear" w:color="auto" w:fill="F2F2F2"/>
          </w:tcPr>
          <w:p w14:paraId="7E017A6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19C1834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05AB7B6" w14:textId="77777777" w:rsidTr="00B44DE5">
        <w:tc>
          <w:tcPr>
            <w:tcW w:w="3210" w:type="dxa"/>
            <w:shd w:val="clear" w:color="auto" w:fill="F2F2F2"/>
          </w:tcPr>
          <w:p w14:paraId="46B3B08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688FCE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037EEF9" w14:textId="77777777" w:rsidTr="00B44DE5">
        <w:tc>
          <w:tcPr>
            <w:tcW w:w="3210" w:type="dxa"/>
            <w:shd w:val="clear" w:color="auto" w:fill="F2F2F2"/>
          </w:tcPr>
          <w:p w14:paraId="33465E6A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2DA0E32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D845059" w14:textId="77777777" w:rsidTr="00B44DE5">
        <w:tc>
          <w:tcPr>
            <w:tcW w:w="3210" w:type="dxa"/>
            <w:shd w:val="clear" w:color="auto" w:fill="F2F2F2"/>
          </w:tcPr>
          <w:p w14:paraId="4CD76DB8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F990C93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145954D" w14:textId="77777777" w:rsidTr="00B44DE5">
        <w:tc>
          <w:tcPr>
            <w:tcW w:w="3210" w:type="dxa"/>
            <w:shd w:val="clear" w:color="auto" w:fill="F2F2F2"/>
          </w:tcPr>
          <w:p w14:paraId="480B445E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734AA269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57D67E4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2FC26565" w14:textId="77777777" w:rsidTr="00B44DE5">
        <w:tc>
          <w:tcPr>
            <w:tcW w:w="3210" w:type="dxa"/>
            <w:shd w:val="clear" w:color="auto" w:fill="F2F2F2"/>
          </w:tcPr>
          <w:p w14:paraId="27076328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6173BA63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BC444F1" w14:textId="77777777" w:rsidTr="00B44DE5">
        <w:tc>
          <w:tcPr>
            <w:tcW w:w="3210" w:type="dxa"/>
            <w:shd w:val="clear" w:color="auto" w:fill="F2F2F2"/>
          </w:tcPr>
          <w:p w14:paraId="4FB8B014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B47C7A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10FC89F" w14:textId="77777777" w:rsidTr="00B44DE5">
        <w:tc>
          <w:tcPr>
            <w:tcW w:w="3210" w:type="dxa"/>
            <w:shd w:val="clear" w:color="auto" w:fill="F2F2F2"/>
          </w:tcPr>
          <w:p w14:paraId="0395863B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A4B2D2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49F6EFD" w14:textId="77777777" w:rsidTr="00B44DE5">
        <w:tc>
          <w:tcPr>
            <w:tcW w:w="3210" w:type="dxa"/>
            <w:shd w:val="clear" w:color="auto" w:fill="F2F2F2"/>
          </w:tcPr>
          <w:p w14:paraId="65904FFB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6C593050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21B865F" w14:textId="77777777" w:rsidTr="00B44DE5">
        <w:tc>
          <w:tcPr>
            <w:tcW w:w="3210" w:type="dxa"/>
            <w:shd w:val="clear" w:color="auto" w:fill="F2F2F2"/>
          </w:tcPr>
          <w:p w14:paraId="6371B88C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CC1CE7E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4FED91C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84E2987" w14:textId="77777777" w:rsidTr="001A3E96">
        <w:tc>
          <w:tcPr>
            <w:tcW w:w="3227" w:type="dxa"/>
            <w:shd w:val="clear" w:color="auto" w:fill="F2F2F2"/>
          </w:tcPr>
          <w:p w14:paraId="3FDBBE8B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6C29BD4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EB9A9B5" w14:textId="77777777" w:rsidTr="001A3E96">
        <w:tc>
          <w:tcPr>
            <w:tcW w:w="3227" w:type="dxa"/>
            <w:shd w:val="clear" w:color="auto" w:fill="F2F2F2"/>
          </w:tcPr>
          <w:p w14:paraId="099BDB77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3B3F194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5B7E6F5" w14:textId="77777777" w:rsidTr="001A3E96">
        <w:tc>
          <w:tcPr>
            <w:tcW w:w="3227" w:type="dxa"/>
            <w:shd w:val="clear" w:color="auto" w:fill="F2F2F2"/>
          </w:tcPr>
          <w:p w14:paraId="33B07AB1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145FAE8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B78D861" w14:textId="77777777" w:rsidTr="001A3E96">
        <w:tc>
          <w:tcPr>
            <w:tcW w:w="3227" w:type="dxa"/>
            <w:shd w:val="clear" w:color="auto" w:fill="F2F2F2"/>
          </w:tcPr>
          <w:p w14:paraId="6B242463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6494CC92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0D27A0D" w14:textId="77777777" w:rsidTr="001A3E96">
        <w:tc>
          <w:tcPr>
            <w:tcW w:w="3227" w:type="dxa"/>
            <w:shd w:val="clear" w:color="auto" w:fill="F2F2F2"/>
          </w:tcPr>
          <w:p w14:paraId="2611C4D3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12B8A65A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5A116C5" w14:textId="77777777" w:rsidR="00E5492C" w:rsidRDefault="00E5492C" w:rsidP="00E5492C">
      <w:pPr>
        <w:pStyle w:val="RFEText100"/>
      </w:pPr>
    </w:p>
    <w:p w14:paraId="7FF3596E" w14:textId="77777777" w:rsidR="00E5492C" w:rsidRDefault="00E5492C" w:rsidP="00E5492C">
      <w:pPr>
        <w:rPr>
          <w:spacing w:val="-1"/>
        </w:rPr>
      </w:pPr>
      <w:r>
        <w:br w:type="page"/>
      </w:r>
    </w:p>
    <w:p w14:paraId="35BAD74F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5BE2BF66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24D593C2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30923BF0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75124472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58D8B695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0CE164FF" w14:textId="77777777" w:rsidR="00E5492C" w:rsidRDefault="00E5492C" w:rsidP="00E5492C">
      <w:pPr>
        <w:pStyle w:val="RFEText115"/>
      </w:pPr>
    </w:p>
    <w:p w14:paraId="3DEC4F92" w14:textId="77777777" w:rsidR="005F0347" w:rsidRDefault="005F0347" w:rsidP="00E5492C">
      <w:pPr>
        <w:pStyle w:val="RFEText115"/>
      </w:pPr>
    </w:p>
    <w:p w14:paraId="2DB57213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24E61B2B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738E" w14:textId="77777777" w:rsidR="00AD1570" w:rsidRDefault="00AD1570" w:rsidP="00FE560D">
      <w:r>
        <w:separator/>
      </w:r>
    </w:p>
  </w:endnote>
  <w:endnote w:type="continuationSeparator" w:id="0">
    <w:p w14:paraId="4B724E3D" w14:textId="77777777" w:rsidR="00AD1570" w:rsidRDefault="00AD1570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4B459" w14:textId="77777777" w:rsidR="00AD1570" w:rsidRDefault="00AD1570" w:rsidP="00FE560D">
      <w:r>
        <w:separator/>
      </w:r>
    </w:p>
  </w:footnote>
  <w:footnote w:type="continuationSeparator" w:id="0">
    <w:p w14:paraId="11508D12" w14:textId="77777777" w:rsidR="00AD1570" w:rsidRDefault="00AD1570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D8B88" w14:textId="28ACC08C" w:rsidR="0090386A" w:rsidRPr="00AD1570" w:rsidRDefault="0090386A" w:rsidP="002C1A18">
    <w:pPr>
      <w:pStyle w:val="Kopfzeile"/>
      <w:jc w:val="center"/>
      <w:rPr>
        <w:sz w:val="18"/>
        <w:szCs w:val="18"/>
      </w:rPr>
    </w:pPr>
    <w:r w:rsidRPr="00AD1570">
      <w:rPr>
        <w:sz w:val="18"/>
        <w:szCs w:val="18"/>
      </w:rPr>
      <w:t xml:space="preserve">Anlage </w:t>
    </w:r>
    <w:r w:rsidR="00AD1570" w:rsidRPr="00AD1570">
      <w:rPr>
        <w:sz w:val="18"/>
        <w:szCs w:val="18"/>
      </w:rPr>
      <w:t>09</w:t>
    </w:r>
    <w:r w:rsidRPr="00AD1570">
      <w:rPr>
        <w:sz w:val="18"/>
        <w:szCs w:val="18"/>
      </w:rPr>
      <w:t xml:space="preserve">: Verzeichnis der einzusetzenden Dritt- und </w:t>
    </w:r>
    <w:r w:rsidR="002C1A18" w:rsidRPr="00AD1570">
      <w:rPr>
        <w:sz w:val="18"/>
        <w:szCs w:val="18"/>
      </w:rPr>
      <w:t>Unterauftrag</w:t>
    </w:r>
    <w:r w:rsidRPr="00AD1570">
      <w:rPr>
        <w:sz w:val="18"/>
        <w:szCs w:val="18"/>
      </w:rPr>
      <w:t>nehmer</w:t>
    </w:r>
  </w:p>
  <w:p w14:paraId="1C4E996E" w14:textId="087904E0" w:rsidR="0090386A" w:rsidRPr="002C1A18" w:rsidRDefault="0090386A" w:rsidP="002C1A18">
    <w:pPr>
      <w:pStyle w:val="Kopfzeile"/>
      <w:jc w:val="center"/>
      <w:rPr>
        <w:smallCaps/>
        <w:sz w:val="18"/>
        <w:szCs w:val="18"/>
      </w:rPr>
    </w:pPr>
    <w:r w:rsidRPr="00AD1570">
      <w:rPr>
        <w:sz w:val="18"/>
        <w:szCs w:val="18"/>
      </w:rPr>
      <w:t>zur Ausschreibung „</w:t>
    </w:r>
    <w:r w:rsidR="00AD1570" w:rsidRPr="00AD1570">
      <w:rPr>
        <w:sz w:val="18"/>
        <w:szCs w:val="18"/>
      </w:rPr>
      <w:t>Mailingprogramms Kinder- und Jugendgesundheit – Versand</w:t>
    </w:r>
    <w:r w:rsidRPr="00AD1570">
      <w:rPr>
        <w:smallCaps/>
        <w:sz w:val="18"/>
        <w:szCs w:val="18"/>
      </w:rPr>
      <w:t>“</w:t>
    </w:r>
  </w:p>
  <w:p w14:paraId="0E60CD35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377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WY6ldO8Xtq5IjfNFZ+4Hb/b0QoG+krsEftkZHXm4tQa4pnIFuqK0+gGJJhYHFS9FiTz0uw9kf4FbgGfKFErGA==" w:salt="mCKvAlnC89H6RhLUlIGHV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570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3C0A55"/>
    <w:rsid w:val="005F0347"/>
    <w:rsid w:val="0069083E"/>
    <w:rsid w:val="007151BC"/>
    <w:rsid w:val="0076419C"/>
    <w:rsid w:val="007C26BE"/>
    <w:rsid w:val="007D765A"/>
    <w:rsid w:val="00876580"/>
    <w:rsid w:val="008C7E3A"/>
    <w:rsid w:val="0090386A"/>
    <w:rsid w:val="00A22785"/>
    <w:rsid w:val="00A718FE"/>
    <w:rsid w:val="00A801EB"/>
    <w:rsid w:val="00AD1570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0635"/>
    <w:rsid w:val="00E1275C"/>
    <w:rsid w:val="00E16460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E02C4F"/>
  <w15:chartTrackingRefBased/>
  <w15:docId w15:val="{8EC906A8-B799-42DA-9895-66B210DD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Versand\02%20Vergabeunterlagen\01_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456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Schellschmidt, Carlotta</cp:lastModifiedBy>
  <cp:revision>2</cp:revision>
  <dcterms:created xsi:type="dcterms:W3CDTF">2026-08-12T12:21:00Z</dcterms:created>
  <dcterms:modified xsi:type="dcterms:W3CDTF">2026-08-12T12:21:00Z</dcterms:modified>
</cp:coreProperties>
</file>